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624" w:rsidRDefault="00170624" w:rsidP="00170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COLYN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170624" w:rsidRDefault="00170624" w:rsidP="00170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Sedgeford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170624" w:rsidRDefault="00170624" w:rsidP="00170624">
      <w:pPr>
        <w:rPr>
          <w:rFonts w:ascii="Times New Roman" w:hAnsi="Times New Roman" w:cs="Times New Roman"/>
        </w:rPr>
      </w:pPr>
    </w:p>
    <w:p w:rsidR="00170624" w:rsidRDefault="00170624" w:rsidP="00170624">
      <w:pPr>
        <w:rPr>
          <w:rFonts w:ascii="Times New Roman" w:hAnsi="Times New Roman" w:cs="Times New Roman"/>
        </w:rPr>
      </w:pPr>
    </w:p>
    <w:p w:rsidR="00170624" w:rsidRDefault="00170624" w:rsidP="00170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Margaret(q.v.).</w:t>
      </w:r>
    </w:p>
    <w:p w:rsidR="00170624" w:rsidRDefault="00170624" w:rsidP="0017062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70624" w:rsidRDefault="00170624" w:rsidP="00170624">
      <w:pPr>
        <w:rPr>
          <w:rFonts w:ascii="Times New Roman" w:eastAsia="Calibri" w:hAnsi="Times New Roman" w:cs="Times New Roman"/>
        </w:rPr>
      </w:pPr>
    </w:p>
    <w:p w:rsidR="00170624" w:rsidRDefault="00170624" w:rsidP="00170624">
      <w:pPr>
        <w:rPr>
          <w:rFonts w:ascii="Times New Roman" w:eastAsia="Calibri" w:hAnsi="Times New Roman" w:cs="Times New Roman"/>
        </w:rPr>
      </w:pPr>
    </w:p>
    <w:p w:rsidR="00170624" w:rsidRDefault="00170624" w:rsidP="0017062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died in or before this year.   (ibid.)</w:t>
      </w:r>
    </w:p>
    <w:p w:rsidR="00170624" w:rsidRDefault="00170624" w:rsidP="00170624">
      <w:pPr>
        <w:rPr>
          <w:rFonts w:ascii="Times New Roman" w:eastAsia="Calibri" w:hAnsi="Times New Roman" w:cs="Times New Roman"/>
        </w:rPr>
      </w:pPr>
    </w:p>
    <w:p w:rsidR="00170624" w:rsidRDefault="00170624" w:rsidP="00170624">
      <w:pPr>
        <w:rPr>
          <w:rFonts w:ascii="Times New Roman" w:eastAsia="Calibri" w:hAnsi="Times New Roman" w:cs="Times New Roman"/>
        </w:rPr>
      </w:pPr>
    </w:p>
    <w:p w:rsidR="00170624" w:rsidRDefault="00170624" w:rsidP="0017062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Executrix:  Margaret(q.v.).   (ibid.)</w:t>
      </w:r>
    </w:p>
    <w:p w:rsidR="00170624" w:rsidRDefault="00170624" w:rsidP="00170624">
      <w:pPr>
        <w:rPr>
          <w:rFonts w:ascii="Times New Roman" w:eastAsia="Calibri" w:hAnsi="Times New Roman" w:cs="Times New Roman"/>
        </w:rPr>
      </w:pPr>
    </w:p>
    <w:p w:rsidR="00170624" w:rsidRDefault="00170624" w:rsidP="00170624">
      <w:pPr>
        <w:rPr>
          <w:rFonts w:ascii="Times New Roman" w:eastAsia="Calibri" w:hAnsi="Times New Roman" w:cs="Times New Roman"/>
        </w:rPr>
      </w:pPr>
    </w:p>
    <w:p w:rsidR="00170624" w:rsidRDefault="00170624" w:rsidP="0017062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170624" w:rsidRDefault="00170624" w:rsidP="00170624">
      <w:bookmarkStart w:id="0" w:name="_GoBack"/>
      <w:bookmarkEnd w:id="0"/>
    </w:p>
    <w:sectPr w:rsidR="006B2F86" w:rsidRPr="001706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624" w:rsidRDefault="00170624" w:rsidP="00E71FC3">
      <w:r>
        <w:separator/>
      </w:r>
    </w:p>
  </w:endnote>
  <w:endnote w:type="continuationSeparator" w:id="0">
    <w:p w:rsidR="00170624" w:rsidRDefault="001706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624" w:rsidRDefault="00170624" w:rsidP="00E71FC3">
      <w:r>
        <w:separator/>
      </w:r>
    </w:p>
  </w:footnote>
  <w:footnote w:type="continuationSeparator" w:id="0">
    <w:p w:rsidR="00170624" w:rsidRDefault="001706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624"/>
    <w:rsid w:val="0017062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779349-0A47-4880-81C4-F4FD5551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706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2017-05-18T19:07:00Z</dcterms:created>
  <dcterms:modified xsi:type="dcterms:W3CDTF">2017-05-18T19:08:00Z</dcterms:modified>
</cp:coreProperties>
</file>